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4A6E1" w14:textId="77777777" w:rsidR="00535962" w:rsidRPr="00535962" w:rsidRDefault="007A5A76" w:rsidP="00C24242">
      <w:pPr>
        <w:pStyle w:val="Sinespaciado"/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31BD9C2" wp14:editId="1E7DC49D">
                <wp:simplePos x="0" y="0"/>
                <wp:positionH relativeFrom="column">
                  <wp:posOffset>4090866</wp:posOffset>
                </wp:positionH>
                <wp:positionV relativeFrom="paragraph">
                  <wp:posOffset>-466725</wp:posOffset>
                </wp:positionV>
                <wp:extent cx="2185928" cy="701040"/>
                <wp:effectExtent l="0" t="0" r="241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5928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71"/>
                            <a:chOff x="9151" y="720"/>
                            <a:chExt cx="2009" cy="903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7" y="1080"/>
                              <a:ext cx="1972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29D01B" w14:textId="109CEDA5" w:rsidR="001466B0" w:rsidRPr="00535962" w:rsidRDefault="00B00D8E" w:rsidP="001466B0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518189132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/>
                                </w:sdt>
                                <w:r w:rsidR="007B58A7">
                                  <w:rPr>
                                    <w:rStyle w:val="Style2"/>
                                  </w:rPr>
                                  <w:t>INTRANT-</w:t>
                                </w:r>
                                <w:r w:rsidR="00E95DA6">
                                  <w:rPr>
                                    <w:rStyle w:val="Style2"/>
                                  </w:rPr>
                                  <w:t>DAF-CM-202</w:t>
                                </w:r>
                                <w:r w:rsidR="007349E1">
                                  <w:rPr>
                                    <w:rStyle w:val="Style2"/>
                                  </w:rPr>
                                  <w:t>4-00</w:t>
                                </w:r>
                                <w:r>
                                  <w:rPr>
                                    <w:rStyle w:val="Style2"/>
                                  </w:rPr>
                                  <w:t>54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FC88E8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1BD9C2" id="Group 21" o:spid="_x0000_s1026" style="position:absolute;margin-left:322.1pt;margin-top:-36.75pt;width:172.1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71" coordorigin="9151,720" coordsize="2009,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87;top:1080;width:1972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929D01B" w14:textId="109CEDA5" w:rsidR="001466B0" w:rsidRPr="00535962" w:rsidRDefault="00B00D8E" w:rsidP="001466B0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518189132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/>
                          </w:sdt>
                          <w:r w:rsidR="007B58A7">
                            <w:rPr>
                              <w:rStyle w:val="Style2"/>
                            </w:rPr>
                            <w:t>INTRANT-</w:t>
                          </w:r>
                          <w:r w:rsidR="00E95DA6">
                            <w:rPr>
                              <w:rStyle w:val="Style2"/>
                            </w:rPr>
                            <w:t>DAF-CM-202</w:t>
                          </w:r>
                          <w:r w:rsidR="007349E1">
                            <w:rPr>
                              <w:rStyle w:val="Style2"/>
                            </w:rPr>
                            <w:t>4-00</w:t>
                          </w:r>
                          <w:r>
                            <w:rPr>
                              <w:rStyle w:val="Style2"/>
                            </w:rPr>
                            <w:t>54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DFC88E8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7A5A76">
        <w:rPr>
          <w:noProof/>
          <w:lang w:val="es-DO" w:eastAsia="es-DO"/>
        </w:rPr>
        <w:drawing>
          <wp:inline distT="0" distB="0" distL="0" distR="0" wp14:anchorId="59EC8C68" wp14:editId="62D355A9">
            <wp:extent cx="1226820" cy="884555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88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2F8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08A131A" wp14:editId="2C0BBD10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41934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A131A" id="Text Box 20" o:spid="_x0000_s1031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z+3sy4AAAAAoBAAAPAAAAAAAAAAAAAAAAADUEAABkcnMvZG93bnJldi54bWxQSwUGAAAA&#10;AAQABADzAAAAQgUAAAAA&#10;" filled="f" stroked="f">
                <v:textbox inset="0,0,0,0">
                  <w:txbxContent>
                    <w:p w14:paraId="2F41934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960E8E0" wp14:editId="75D2BFF3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42F336" w14:textId="77777777" w:rsidR="00535962" w:rsidRDefault="00E32F81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1AC0AB" wp14:editId="6A5E2F78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FFAB9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AC0AB" id="Text Box 13" o:spid="_x0000_s1032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" filled="f" stroked="f">
                <v:textbox>
                  <w:txbxContent>
                    <w:p w14:paraId="30FFAB9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B1868">
                        <w:fldChar w:fldCharType="begin"/>
                      </w:r>
                      <w:r w:rsidR="004B1868">
                        <w:instrText xml:space="preserve"> NUMPAGES   \* MERGEFORMAT </w:instrText>
                      </w:r>
                      <w:r w:rsidR="004B1868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4B186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4FF625" wp14:editId="28A2C455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1905" r="1905" b="444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C0C84B" w14:textId="77777777" w:rsidR="002E1412" w:rsidRPr="002E1412" w:rsidRDefault="00B00D8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A5A76">
                                  <w:rPr>
                                    <w:rStyle w:val="Style6"/>
                                  </w:rPr>
                                  <w:t>Instituto Nacional de Tránsito y Transporte Terrestre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FF625" id="Text Box 16" o:spid="_x0000_s1033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DDic2M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6BC0C84B" w14:textId="77777777" w:rsidR="002E1412" w:rsidRPr="002E1412" w:rsidRDefault="004B186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A5A76">
                            <w:rPr>
                              <w:rStyle w:val="Style6"/>
                            </w:rPr>
                            <w:t>Instituto Nacional de Tránsito y Transporte Terrestre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9E59B4E" w14:textId="77777777" w:rsidR="00A640BD" w:rsidRPr="00C66D08" w:rsidRDefault="00E32F81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52B105" wp14:editId="0A5DD2E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444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C083FA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2B105" id="Text Box 18" o:spid="_x0000_s1034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" stroked="f">
                <v:textbox>
                  <w:txbxContent>
                    <w:p w14:paraId="2EC083FA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883B882" w14:textId="77777777" w:rsidR="00A640BD" w:rsidRPr="00C66D08" w:rsidRDefault="00E32F81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Style w:val="Institucion"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6FAED8" wp14:editId="73937BA4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63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B2D808" w14:textId="77777777" w:rsidR="002E1412" w:rsidRPr="002E1412" w:rsidRDefault="00B00D8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7A5A76">
                                  <w:rPr>
                                    <w:rStyle w:val="Style8"/>
                                  </w:rPr>
                                  <w:t>DIVISIÓN DE COMPRA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6FAED8" id="Text Box 17" o:spid="_x0000_s1035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63yfN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B2D808" w14:textId="77777777" w:rsidR="002E1412" w:rsidRPr="002E1412" w:rsidRDefault="004B186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7A5A76">
                            <w:rPr>
                              <w:rStyle w:val="Style8"/>
                            </w:rPr>
                            <w:t>DIVISIÓN DE COMPRA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04A1D69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656F1E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07D03A1" w14:textId="263DB426" w:rsidR="007B0E1F" w:rsidRDefault="00E82502" w:rsidP="00C9722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ACF858E" w14:textId="77777777" w:rsidTr="00E82502">
        <w:trPr>
          <w:cantSplit/>
          <w:trHeight w:val="440"/>
        </w:trPr>
        <w:tc>
          <w:tcPr>
            <w:tcW w:w="9252" w:type="dxa"/>
          </w:tcPr>
          <w:p w14:paraId="2700F54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557B067B" w14:textId="77777777" w:rsidTr="00E82502">
        <w:trPr>
          <w:cantSplit/>
          <w:trHeight w:val="440"/>
        </w:trPr>
        <w:tc>
          <w:tcPr>
            <w:tcW w:w="9252" w:type="dxa"/>
          </w:tcPr>
          <w:p w14:paraId="364378B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60B5AA8" w14:textId="77777777" w:rsidTr="00E82502">
        <w:trPr>
          <w:cantSplit/>
          <w:trHeight w:val="440"/>
        </w:trPr>
        <w:tc>
          <w:tcPr>
            <w:tcW w:w="9252" w:type="dxa"/>
          </w:tcPr>
          <w:p w14:paraId="6BB47C2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14:paraId="5D1C9B4B" w14:textId="77777777" w:rsidTr="00E82502">
        <w:trPr>
          <w:cantSplit/>
          <w:trHeight w:val="440"/>
        </w:trPr>
        <w:tc>
          <w:tcPr>
            <w:tcW w:w="9252" w:type="dxa"/>
          </w:tcPr>
          <w:p w14:paraId="7CA18FF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68CE013E" w14:textId="77777777" w:rsidTr="00E82502">
        <w:trPr>
          <w:cantSplit/>
          <w:trHeight w:val="440"/>
        </w:trPr>
        <w:tc>
          <w:tcPr>
            <w:tcW w:w="9252" w:type="dxa"/>
          </w:tcPr>
          <w:p w14:paraId="2D7E7EAA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3EAA5BB" w14:textId="77777777" w:rsidTr="00E82502">
        <w:trPr>
          <w:cantSplit/>
          <w:trHeight w:val="440"/>
        </w:trPr>
        <w:tc>
          <w:tcPr>
            <w:tcW w:w="9252" w:type="dxa"/>
          </w:tcPr>
          <w:p w14:paraId="42129E49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F4F2C8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7B6C71B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A5258B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421133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BE4C9BA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C97222">
      <w:footerReference w:type="default" r:id="rId9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DDAED" w14:textId="77777777" w:rsidR="0068183C" w:rsidRDefault="0068183C" w:rsidP="001007E7">
      <w:pPr>
        <w:spacing w:after="0" w:line="240" w:lineRule="auto"/>
      </w:pPr>
      <w:r>
        <w:separator/>
      </w:r>
    </w:p>
  </w:endnote>
  <w:endnote w:type="continuationSeparator" w:id="0">
    <w:p w14:paraId="7774A2F8" w14:textId="77777777" w:rsidR="0068183C" w:rsidRDefault="0068183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4B2D3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170A83" wp14:editId="41FB248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32F81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B5EA58" wp14:editId="0FEC29D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4445" r="635" b="127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C579B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0DBA6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B5EA5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6C579B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0DBA6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E32F81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0E8202" wp14:editId="319E838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635" r="4445" b="444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6FEC3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0E8202" id="Text Box 1" o:spid="_x0000_s1037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B6FEC3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38DD269D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71F265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10E67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0B0933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10C6ED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E26D9" w14:textId="77777777" w:rsidR="0068183C" w:rsidRDefault="0068183C" w:rsidP="001007E7">
      <w:pPr>
        <w:spacing w:after="0" w:line="240" w:lineRule="auto"/>
      </w:pPr>
      <w:r>
        <w:separator/>
      </w:r>
    </w:p>
  </w:footnote>
  <w:footnote w:type="continuationSeparator" w:id="0">
    <w:p w14:paraId="1CEF2255" w14:textId="77777777" w:rsidR="0068183C" w:rsidRDefault="0068183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 w:cryptProviderType="rsaFull" w:cryptAlgorithmClass="hash" w:cryptAlgorithmType="typeAny" w:cryptAlgorithmSid="4" w:cryptSpinCount="50000" w:hash="FnUT6eiwL3NIh/7Zre5KveAe5x0=" w:salt="8Q1YDhkCP54qIK8gnki1t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236C"/>
    <w:rsid w:val="00045479"/>
    <w:rsid w:val="0005792C"/>
    <w:rsid w:val="000B0DCD"/>
    <w:rsid w:val="000E02D9"/>
    <w:rsid w:val="001007E7"/>
    <w:rsid w:val="001020C0"/>
    <w:rsid w:val="00115E28"/>
    <w:rsid w:val="001466B0"/>
    <w:rsid w:val="00157600"/>
    <w:rsid w:val="00170EC5"/>
    <w:rsid w:val="00181E8D"/>
    <w:rsid w:val="00185319"/>
    <w:rsid w:val="00194FF2"/>
    <w:rsid w:val="001A2FD6"/>
    <w:rsid w:val="001A3F92"/>
    <w:rsid w:val="001A45DE"/>
    <w:rsid w:val="001F73A7"/>
    <w:rsid w:val="002009A7"/>
    <w:rsid w:val="0020411A"/>
    <w:rsid w:val="00253DBA"/>
    <w:rsid w:val="0026335F"/>
    <w:rsid w:val="00295BD4"/>
    <w:rsid w:val="002B7A0B"/>
    <w:rsid w:val="002D451D"/>
    <w:rsid w:val="002E1412"/>
    <w:rsid w:val="002E4918"/>
    <w:rsid w:val="00314023"/>
    <w:rsid w:val="00341484"/>
    <w:rsid w:val="00392351"/>
    <w:rsid w:val="003A6141"/>
    <w:rsid w:val="003B70F2"/>
    <w:rsid w:val="00404131"/>
    <w:rsid w:val="0042490F"/>
    <w:rsid w:val="004379A6"/>
    <w:rsid w:val="0044234A"/>
    <w:rsid w:val="00450EAE"/>
    <w:rsid w:val="00456C17"/>
    <w:rsid w:val="00466B9C"/>
    <w:rsid w:val="004A2782"/>
    <w:rsid w:val="004B1868"/>
    <w:rsid w:val="004B30DA"/>
    <w:rsid w:val="004D45A8"/>
    <w:rsid w:val="004E2AF4"/>
    <w:rsid w:val="00535962"/>
    <w:rsid w:val="00611A07"/>
    <w:rsid w:val="0062592A"/>
    <w:rsid w:val="006506D0"/>
    <w:rsid w:val="00651E48"/>
    <w:rsid w:val="006533B9"/>
    <w:rsid w:val="00666D56"/>
    <w:rsid w:val="006709BC"/>
    <w:rsid w:val="0068183C"/>
    <w:rsid w:val="006F567F"/>
    <w:rsid w:val="00725091"/>
    <w:rsid w:val="007349E1"/>
    <w:rsid w:val="00780880"/>
    <w:rsid w:val="007A5A76"/>
    <w:rsid w:val="007A7FB4"/>
    <w:rsid w:val="007B0E1F"/>
    <w:rsid w:val="007B58A7"/>
    <w:rsid w:val="007B6F6F"/>
    <w:rsid w:val="007C2D26"/>
    <w:rsid w:val="00820C9F"/>
    <w:rsid w:val="0082707E"/>
    <w:rsid w:val="008315B0"/>
    <w:rsid w:val="00887051"/>
    <w:rsid w:val="008B3AE5"/>
    <w:rsid w:val="008C388B"/>
    <w:rsid w:val="008C7709"/>
    <w:rsid w:val="008F56D4"/>
    <w:rsid w:val="00966EEE"/>
    <w:rsid w:val="00977C54"/>
    <w:rsid w:val="00A16099"/>
    <w:rsid w:val="00A640BD"/>
    <w:rsid w:val="00A641A7"/>
    <w:rsid w:val="00A72F42"/>
    <w:rsid w:val="00AD7919"/>
    <w:rsid w:val="00AF2E6B"/>
    <w:rsid w:val="00B00D8E"/>
    <w:rsid w:val="00B2020E"/>
    <w:rsid w:val="00B62EEF"/>
    <w:rsid w:val="00B97B51"/>
    <w:rsid w:val="00BA0007"/>
    <w:rsid w:val="00BB1D79"/>
    <w:rsid w:val="00BC1D0C"/>
    <w:rsid w:val="00BC61BD"/>
    <w:rsid w:val="00BD1586"/>
    <w:rsid w:val="00C078CB"/>
    <w:rsid w:val="00C20C4D"/>
    <w:rsid w:val="00C22DBE"/>
    <w:rsid w:val="00C24242"/>
    <w:rsid w:val="00C5078F"/>
    <w:rsid w:val="00C66D08"/>
    <w:rsid w:val="00C7470C"/>
    <w:rsid w:val="00C97222"/>
    <w:rsid w:val="00CA0E82"/>
    <w:rsid w:val="00CA164C"/>
    <w:rsid w:val="00CA4661"/>
    <w:rsid w:val="00CD42F8"/>
    <w:rsid w:val="00CE67A3"/>
    <w:rsid w:val="00CF248B"/>
    <w:rsid w:val="00D1201E"/>
    <w:rsid w:val="00D212EB"/>
    <w:rsid w:val="00D24FA7"/>
    <w:rsid w:val="00D25C0A"/>
    <w:rsid w:val="00D25FFF"/>
    <w:rsid w:val="00D31B60"/>
    <w:rsid w:val="00D45A3E"/>
    <w:rsid w:val="00D64696"/>
    <w:rsid w:val="00D7710E"/>
    <w:rsid w:val="00D90D49"/>
    <w:rsid w:val="00DC5D96"/>
    <w:rsid w:val="00DD4F3E"/>
    <w:rsid w:val="00E13E55"/>
    <w:rsid w:val="00E32F81"/>
    <w:rsid w:val="00E34497"/>
    <w:rsid w:val="00E82502"/>
    <w:rsid w:val="00E95DA6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C2870"/>
    <w:rsid w:val="00FC3735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B38FA9"/>
  <w15:docId w15:val="{FEA9F021-0494-4CFC-9ABC-030856AB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Sinespaciado">
    <w:name w:val="No Spacing"/>
    <w:uiPriority w:val="1"/>
    <w:qFormat/>
    <w:rsid w:val="00C242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35576-5B98-4719-AEE3-BD29650DF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151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Compras</cp:lastModifiedBy>
  <cp:revision>6</cp:revision>
  <cp:lastPrinted>2011-03-04T18:48:00Z</cp:lastPrinted>
  <dcterms:created xsi:type="dcterms:W3CDTF">2024-08-05T17:26:00Z</dcterms:created>
  <dcterms:modified xsi:type="dcterms:W3CDTF">2024-12-12T16:37:00Z</dcterms:modified>
</cp:coreProperties>
</file>